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26-08-31-069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Zimmerarbeiten inkl. Fenster - Anbau Grundschule St. Engelbert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